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36" w:rsidRDefault="00C15036" w:rsidP="00E5309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15036" w:rsidRDefault="00C15036" w:rsidP="00E530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15036" w:rsidRDefault="00C15036" w:rsidP="00E5309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C15036" w:rsidRDefault="00C15036" w:rsidP="00E53095">
      <w:pPr>
        <w:jc w:val="center"/>
        <w:rPr>
          <w:sz w:val="28"/>
          <w:szCs w:val="28"/>
        </w:rPr>
      </w:pPr>
    </w:p>
    <w:tbl>
      <w:tblPr>
        <w:tblW w:w="159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15036">
        <w:tc>
          <w:tcPr>
            <w:tcW w:w="1560" w:type="dxa"/>
            <w:vMerge w:val="restart"/>
            <w:vAlign w:val="center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5036">
        <w:tc>
          <w:tcPr>
            <w:tcW w:w="1560" w:type="dxa"/>
            <w:vMerge/>
            <w:vAlign w:val="center"/>
          </w:tcPr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15036" w:rsidRPr="00D17E33" w:rsidRDefault="00C15036" w:rsidP="00D17E33">
            <w:pPr>
              <w:jc w:val="center"/>
              <w:rPr>
                <w:sz w:val="20"/>
                <w:szCs w:val="20"/>
                <w:lang w:eastAsia="en-US"/>
              </w:rPr>
            </w:pPr>
            <w:r w:rsidRPr="00D17E3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15036" w:rsidRDefault="00C15036">
            <w:pPr>
              <w:rPr>
                <w:lang w:eastAsia="en-US"/>
              </w:rPr>
            </w:pPr>
          </w:p>
        </w:tc>
      </w:tr>
      <w:tr w:rsidR="00C15036">
        <w:trPr>
          <w:trHeight w:val="1734"/>
        </w:trPr>
        <w:tc>
          <w:tcPr>
            <w:tcW w:w="1560" w:type="dxa"/>
          </w:tcPr>
          <w:p w:rsidR="00C15036" w:rsidRPr="00D17E33" w:rsidRDefault="00C15036">
            <w:pPr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Чернышева Н.В.</w:t>
            </w:r>
          </w:p>
        </w:tc>
        <w:tc>
          <w:tcPr>
            <w:tcW w:w="1602" w:type="dxa"/>
          </w:tcPr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Директор МКОУ Коелгинской СОШ «Эврика»</w:t>
            </w:r>
          </w:p>
        </w:tc>
        <w:tc>
          <w:tcPr>
            <w:tcW w:w="1079" w:type="dxa"/>
          </w:tcPr>
          <w:p w:rsidR="00C15036" w:rsidRDefault="00C15036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Инди-видуальная</w:t>
            </w:r>
          </w:p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</w:p>
          <w:p w:rsidR="00C15036" w:rsidRPr="00D17E33" w:rsidRDefault="00C15036" w:rsidP="0021002A">
            <w:pPr>
              <w:rPr>
                <w:color w:val="333333"/>
                <w:lang w:eastAsia="en-US"/>
              </w:rPr>
            </w:pPr>
          </w:p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21002A">
            <w:pPr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47,4</w:t>
            </w:r>
          </w:p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15036" w:rsidRDefault="00C15036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232,2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15036" w:rsidRDefault="00C1503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333333"/>
                <w:lang w:eastAsia="en-US"/>
              </w:rPr>
            </w:pPr>
            <w:r w:rsidRPr="00D17E33">
              <w:rPr>
                <w:color w:val="333333"/>
                <w:lang w:eastAsia="en-US"/>
              </w:rPr>
              <w:t>443813,43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333333"/>
                <w:lang w:val="en-US" w:eastAsia="en-US"/>
              </w:rPr>
            </w:pPr>
          </w:p>
        </w:tc>
      </w:tr>
      <w:tr w:rsidR="00C15036">
        <w:trPr>
          <w:trHeight w:val="839"/>
        </w:trPr>
        <w:tc>
          <w:tcPr>
            <w:tcW w:w="1560" w:type="dxa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1)Земе</w:t>
            </w: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льный участок</w:t>
            </w: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2)Ж</w:t>
            </w:r>
            <w:r w:rsidRPr="00D17E33">
              <w:rPr>
                <w:color w:val="800000"/>
                <w:lang w:eastAsia="en-US"/>
              </w:rPr>
              <w:t>илой дом</w:t>
            </w:r>
          </w:p>
        </w:tc>
        <w:tc>
          <w:tcPr>
            <w:tcW w:w="108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Индивидуаль-ная</w:t>
            </w: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Инди-видуальная</w:t>
            </w:r>
          </w:p>
        </w:tc>
        <w:tc>
          <w:tcPr>
            <w:tcW w:w="108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1490</w:t>
            </w:r>
          </w:p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232,2</w:t>
            </w:r>
          </w:p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15036" w:rsidRDefault="00C150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15036" w:rsidRDefault="00C15036">
            <w:pPr>
              <w:rPr>
                <w:color w:val="800000"/>
                <w:lang w:eastAsia="en-US"/>
              </w:rPr>
            </w:pPr>
          </w:p>
          <w:p w:rsidR="00C15036" w:rsidRDefault="00C15036">
            <w:pPr>
              <w:rPr>
                <w:color w:val="800000"/>
                <w:lang w:eastAsia="en-US"/>
              </w:rPr>
            </w:pPr>
          </w:p>
          <w:p w:rsidR="00C15036" w:rsidRPr="00D17E33" w:rsidRDefault="00C15036" w:rsidP="00D3483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196DB0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Автомобиль легковой</w:t>
            </w:r>
          </w:p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val="en-US" w:eastAsia="en-US"/>
              </w:rPr>
              <w:t>Chevrolet Aveo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379278,83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</w:tr>
      <w:tr w:rsidR="00C15036">
        <w:tc>
          <w:tcPr>
            <w:tcW w:w="1560" w:type="dxa"/>
          </w:tcPr>
          <w:p w:rsidR="00C15036" w:rsidRDefault="00C15036" w:rsidP="00196DB0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232,2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</w:tr>
      <w:tr w:rsidR="00C15036">
        <w:tc>
          <w:tcPr>
            <w:tcW w:w="1560" w:type="dxa"/>
          </w:tcPr>
          <w:p w:rsidR="00C15036" w:rsidRDefault="00C15036" w:rsidP="00D17E3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232,2</w:t>
            </w:r>
          </w:p>
        </w:tc>
        <w:tc>
          <w:tcPr>
            <w:tcW w:w="1080" w:type="dxa"/>
          </w:tcPr>
          <w:p w:rsidR="00C15036" w:rsidRPr="00D17E33" w:rsidRDefault="00C15036" w:rsidP="00D17E33">
            <w:pPr>
              <w:jc w:val="center"/>
              <w:rPr>
                <w:color w:val="800000"/>
                <w:lang w:eastAsia="en-US"/>
              </w:rPr>
            </w:pPr>
            <w:r w:rsidRPr="00D17E33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15036" w:rsidRPr="00D17E33" w:rsidRDefault="00C15036">
            <w:pPr>
              <w:rPr>
                <w:color w:val="800000"/>
                <w:lang w:eastAsia="en-US"/>
              </w:rPr>
            </w:pPr>
          </w:p>
        </w:tc>
      </w:tr>
    </w:tbl>
    <w:p w:rsidR="00C15036" w:rsidRDefault="00C15036" w:rsidP="00E53095"/>
    <w:p w:rsidR="00C15036" w:rsidRDefault="00C15036" w:rsidP="00E53095"/>
    <w:p w:rsidR="00C15036" w:rsidRDefault="00C15036" w:rsidP="00E53095"/>
    <w:p w:rsidR="00C15036" w:rsidRDefault="00C15036"/>
    <w:sectPr w:rsidR="00C15036" w:rsidSect="002C105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095"/>
    <w:rsid w:val="00196DB0"/>
    <w:rsid w:val="0021002A"/>
    <w:rsid w:val="002C1051"/>
    <w:rsid w:val="00363C13"/>
    <w:rsid w:val="0043709F"/>
    <w:rsid w:val="008218E1"/>
    <w:rsid w:val="009F526E"/>
    <w:rsid w:val="00AC55EB"/>
    <w:rsid w:val="00B00942"/>
    <w:rsid w:val="00C15036"/>
    <w:rsid w:val="00C57E1E"/>
    <w:rsid w:val="00CA60E9"/>
    <w:rsid w:val="00D10763"/>
    <w:rsid w:val="00D17E33"/>
    <w:rsid w:val="00D34833"/>
    <w:rsid w:val="00D34B7E"/>
    <w:rsid w:val="00D6253A"/>
    <w:rsid w:val="00E5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0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309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9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149</Words>
  <Characters>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2014-05-07T09:42:00Z</dcterms:created>
  <dcterms:modified xsi:type="dcterms:W3CDTF">2014-05-19T13:47:00Z</dcterms:modified>
</cp:coreProperties>
</file>